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86C" w:rsidRDefault="0002686C" w:rsidP="00C42DAC">
      <w:pPr>
        <w:jc w:val="center"/>
        <w:rPr>
          <w:rFonts w:ascii="Times New Roman" w:hAnsi="Times New Roman"/>
          <w:sz w:val="28"/>
          <w:szCs w:val="28"/>
        </w:rPr>
      </w:pPr>
      <w:r w:rsidRPr="00C42DAC">
        <w:rPr>
          <w:rFonts w:ascii="Times New Roman" w:hAnsi="Times New Roman"/>
          <w:sz w:val="28"/>
          <w:szCs w:val="28"/>
        </w:rPr>
        <w:t>Реестр хозяйствующих субъектов в сфере ритуальных услуг</w:t>
      </w:r>
      <w:r>
        <w:rPr>
          <w:rFonts w:ascii="Times New Roman" w:hAnsi="Times New Roman"/>
          <w:sz w:val="28"/>
          <w:szCs w:val="28"/>
        </w:rPr>
        <w:t xml:space="preserve"> по состоянию на 01.07.2021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4"/>
        <w:gridCol w:w="5526"/>
        <w:gridCol w:w="3115"/>
      </w:tblGrid>
      <w:tr w:rsidR="0002686C" w:rsidRPr="006D6DDC" w:rsidTr="006D6DDC">
        <w:tc>
          <w:tcPr>
            <w:tcW w:w="704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526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Адрес месторасположения</w:t>
            </w:r>
          </w:p>
        </w:tc>
      </w:tr>
      <w:tr w:rsidR="0002686C" w:rsidRPr="006D6DDC" w:rsidTr="006D6DDC">
        <w:tc>
          <w:tcPr>
            <w:tcW w:w="704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26" w:type="dxa"/>
          </w:tcPr>
          <w:p w:rsidR="0002686C" w:rsidRPr="006D6DDC" w:rsidRDefault="0002686C" w:rsidP="006F6A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ИП «Карелина Марина Андреевна»</w:t>
            </w:r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152025, Ярославская обл, город Переславль-Залесский, улица Кузнецова, 1</w:t>
            </w:r>
          </w:p>
        </w:tc>
      </w:tr>
      <w:tr w:rsidR="0002686C" w:rsidRPr="006D6DDC" w:rsidTr="006D6DDC">
        <w:tc>
          <w:tcPr>
            <w:tcW w:w="704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26" w:type="dxa"/>
          </w:tcPr>
          <w:p w:rsidR="0002686C" w:rsidRPr="006D6DDC" w:rsidRDefault="0002686C" w:rsidP="006F6A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 xml:space="preserve">ИП Суконкина Тамара Александровна </w:t>
            </w:r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 xml:space="preserve">152020, Ярославская обл, город Переславль-Залесский, улица </w:t>
            </w:r>
            <w:r>
              <w:rPr>
                <w:rFonts w:ascii="Times New Roman" w:hAnsi="Times New Roman"/>
                <w:sz w:val="28"/>
                <w:szCs w:val="28"/>
              </w:rPr>
              <w:t>Кузнечная</w:t>
            </w:r>
            <w:r w:rsidRPr="006D6DD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02686C" w:rsidRPr="006D6DDC" w:rsidTr="006D6DDC">
        <w:tc>
          <w:tcPr>
            <w:tcW w:w="704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26" w:type="dxa"/>
          </w:tcPr>
          <w:p w:rsidR="0002686C" w:rsidRPr="006D6DDC" w:rsidRDefault="0002686C" w:rsidP="006F6A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 xml:space="preserve">ООО «Похоронная служба «Память» </w:t>
            </w:r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152020, Ярославская обл, город Переславль-Залесский, улица К</w:t>
            </w:r>
            <w:r>
              <w:rPr>
                <w:rFonts w:ascii="Times New Roman" w:hAnsi="Times New Roman"/>
                <w:sz w:val="28"/>
                <w:szCs w:val="28"/>
              </w:rPr>
              <w:t>ошелевская</w:t>
            </w:r>
            <w:r w:rsidRPr="006D6DDC">
              <w:rPr>
                <w:rFonts w:ascii="Times New Roman" w:hAnsi="Times New Roman"/>
                <w:sz w:val="28"/>
                <w:szCs w:val="28"/>
              </w:rPr>
              <w:t>, дом 12</w:t>
            </w:r>
          </w:p>
        </w:tc>
      </w:tr>
      <w:tr w:rsidR="0002686C" w:rsidRPr="006D6DDC" w:rsidTr="006D6DDC">
        <w:trPr>
          <w:trHeight w:val="1022"/>
        </w:trPr>
        <w:tc>
          <w:tcPr>
            <w:tcW w:w="704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26" w:type="dxa"/>
          </w:tcPr>
          <w:p w:rsidR="0002686C" w:rsidRPr="006D6DDC" w:rsidRDefault="0002686C" w:rsidP="006F6A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ИП </w:t>
            </w:r>
            <w:r w:rsidRPr="006D6DDC">
              <w:rPr>
                <w:rFonts w:ascii="Times New Roman" w:hAnsi="Times New Roman"/>
                <w:sz w:val="28"/>
                <w:szCs w:val="28"/>
              </w:rPr>
              <w:t>Юсуфова Тамила Расимовна</w:t>
            </w:r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152020, Ярославская обл, город Переславль-Залесский, улица Ростовская, дом 41</w:t>
            </w:r>
          </w:p>
        </w:tc>
      </w:tr>
      <w:tr w:rsidR="0002686C" w:rsidRPr="006D6DDC" w:rsidTr="006D6DDC">
        <w:tc>
          <w:tcPr>
            <w:tcW w:w="704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26" w:type="dxa"/>
          </w:tcPr>
          <w:p w:rsidR="0002686C" w:rsidRPr="006D6DDC" w:rsidRDefault="0002686C" w:rsidP="006F6A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ИП Тахирова Гулнар Гасым Кызы</w:t>
            </w:r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152020, Ярославская обл, город Переславль-Залесский, улица Свободы, дом 47</w:t>
            </w:r>
          </w:p>
        </w:tc>
      </w:tr>
      <w:tr w:rsidR="0002686C" w:rsidRPr="006D6DDC" w:rsidTr="006D6DDC">
        <w:tc>
          <w:tcPr>
            <w:tcW w:w="704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26" w:type="dxa"/>
          </w:tcPr>
          <w:p w:rsidR="0002686C" w:rsidRPr="006D6DDC" w:rsidRDefault="0002686C" w:rsidP="006F6A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УП</w:t>
            </w:r>
            <w:r w:rsidRPr="006D6DD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>Сервис</w:t>
            </w:r>
            <w:r w:rsidRPr="006D6DD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152020, Ярославская обл, город Переславль-Залесский, улица Свободы, дом 109</w:t>
            </w:r>
          </w:p>
        </w:tc>
      </w:tr>
      <w:tr w:rsidR="0002686C" w:rsidRPr="006D6DDC" w:rsidTr="006D6DDC">
        <w:tc>
          <w:tcPr>
            <w:tcW w:w="704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26" w:type="dxa"/>
          </w:tcPr>
          <w:p w:rsidR="0002686C" w:rsidRPr="006D6DDC" w:rsidRDefault="0002686C" w:rsidP="006F6A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ООО «Похоронный центр»</w:t>
            </w:r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152023, Ярославская обл, город Переславль-Залесский, улица Свободы, дом 94а</w:t>
            </w:r>
          </w:p>
        </w:tc>
      </w:tr>
      <w:tr w:rsidR="0002686C" w:rsidRPr="006D6DDC" w:rsidTr="006D6DDC">
        <w:tc>
          <w:tcPr>
            <w:tcW w:w="704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26" w:type="dxa"/>
          </w:tcPr>
          <w:p w:rsidR="0002686C" w:rsidRPr="006D6DDC" w:rsidRDefault="0002686C" w:rsidP="006F6A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ООО «Похоронный центр плюс»</w:t>
            </w:r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152023, Ярославская обл, город Переславль-Залесский, улица Свободы, дом 94а</w:t>
            </w:r>
          </w:p>
        </w:tc>
      </w:tr>
      <w:tr w:rsidR="0002686C" w:rsidRPr="006D6DDC" w:rsidTr="006D6DDC">
        <w:tc>
          <w:tcPr>
            <w:tcW w:w="704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526" w:type="dxa"/>
          </w:tcPr>
          <w:p w:rsidR="0002686C" w:rsidRPr="006D6DDC" w:rsidRDefault="0002686C" w:rsidP="006F6A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«Ритуал</w:t>
            </w:r>
            <w:r w:rsidRPr="006D6DDC">
              <w:rPr>
                <w:rFonts w:ascii="Times New Roman" w:hAnsi="Times New Roman"/>
                <w:sz w:val="28"/>
                <w:szCs w:val="28"/>
              </w:rPr>
              <w:t>-Сервис»</w:t>
            </w:r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152020, Ярославская обл, Переславский район, село Борисоглебская Слобода,  улица Ново-Борисоглебская, дом 24а</w:t>
            </w:r>
          </w:p>
        </w:tc>
      </w:tr>
    </w:tbl>
    <w:p w:rsidR="0002686C" w:rsidRPr="00C42DAC" w:rsidRDefault="0002686C" w:rsidP="00C42DAC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02686C" w:rsidRPr="00C42DAC" w:rsidSect="00666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188B"/>
    <w:rsid w:val="0002686C"/>
    <w:rsid w:val="001A606B"/>
    <w:rsid w:val="0049066C"/>
    <w:rsid w:val="004D51D0"/>
    <w:rsid w:val="005121C2"/>
    <w:rsid w:val="005D796A"/>
    <w:rsid w:val="00666EF7"/>
    <w:rsid w:val="006C0F60"/>
    <w:rsid w:val="006D582E"/>
    <w:rsid w:val="006D6DDC"/>
    <w:rsid w:val="006F6AC4"/>
    <w:rsid w:val="007522BC"/>
    <w:rsid w:val="008030A1"/>
    <w:rsid w:val="008F59A8"/>
    <w:rsid w:val="009F188B"/>
    <w:rsid w:val="00B067F0"/>
    <w:rsid w:val="00B26BF3"/>
    <w:rsid w:val="00BF06A4"/>
    <w:rsid w:val="00BF707F"/>
    <w:rsid w:val="00C42DAC"/>
    <w:rsid w:val="00CF72D4"/>
    <w:rsid w:val="00D5539D"/>
    <w:rsid w:val="00DB1F08"/>
    <w:rsid w:val="00E23F2F"/>
    <w:rsid w:val="00E27359"/>
    <w:rsid w:val="00E95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EF7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42DA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522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522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1</Pages>
  <Words>168</Words>
  <Characters>960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2021-06-25T12:30:00Z</cp:lastPrinted>
  <dcterms:created xsi:type="dcterms:W3CDTF">2021-06-25T12:22:00Z</dcterms:created>
  <dcterms:modified xsi:type="dcterms:W3CDTF">2021-07-14T10:29:00Z</dcterms:modified>
</cp:coreProperties>
</file>